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214028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028" w:rsidRPr="00214028" w:rsidRDefault="00214028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575CBF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bookmarkEnd w:id="1"/>
    <w:p w:rsidR="001C7A04" w:rsidRDefault="001C7A04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3730E4" w:rsidRDefault="003730E4" w:rsidP="003730E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FD386B" w:rsidRDefault="003730E4" w:rsidP="0021402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 w:rsidR="00C355EE">
        <w:rPr>
          <w:rFonts w:ascii="Times New Roman" w:hAnsi="Times New Roman"/>
          <w:b/>
          <w:spacing w:val="20"/>
          <w:sz w:val="28"/>
        </w:rPr>
        <w:t xml:space="preserve"> </w:t>
      </w:r>
      <w:r w:rsidR="00C65203">
        <w:rPr>
          <w:rFonts w:ascii="Times New Roman" w:hAnsi="Times New Roman"/>
          <w:b/>
          <w:spacing w:val="20"/>
          <w:sz w:val="28"/>
        </w:rPr>
        <w:t>klaipėdos rajono savivaldybės tarybos 2013</w:t>
      </w:r>
      <w:r w:rsidR="00C355EE">
        <w:rPr>
          <w:rFonts w:ascii="Times New Roman" w:hAnsi="Times New Roman"/>
          <w:b/>
          <w:spacing w:val="20"/>
          <w:sz w:val="28"/>
        </w:rPr>
        <w:t xml:space="preserve"> m. lapkričio 28 D.</w:t>
      </w:r>
      <w:r w:rsidR="00C65203">
        <w:rPr>
          <w:rFonts w:ascii="Times New Roman" w:hAnsi="Times New Roman"/>
          <w:b/>
          <w:spacing w:val="20"/>
          <w:sz w:val="28"/>
        </w:rPr>
        <w:t xml:space="preserve"> sprendimo nr. t11-640 „dėl socialinių paslaugų įstaigų darbuotojų pareigybių sąrašų patvirtinimo“ pakeitimo</w:t>
      </w:r>
    </w:p>
    <w:p w:rsidR="00214028" w:rsidRPr="00214028" w:rsidRDefault="00214028" w:rsidP="00214028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</w:p>
    <w:p w:rsidR="00FD386B" w:rsidRDefault="003730E4" w:rsidP="00214028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570D6">
        <w:t>201</w:t>
      </w:r>
      <w:r w:rsidR="002E0463">
        <w:t>7</w:t>
      </w:r>
      <w:r>
        <w:t xml:space="preserve"> </w:t>
      </w:r>
      <w:r>
        <w:rPr>
          <w:caps w:val="0"/>
        </w:rPr>
        <w:t xml:space="preserve">m. </w:t>
      </w:r>
      <w:r w:rsidR="00A0633D">
        <w:rPr>
          <w:caps w:val="0"/>
        </w:rPr>
        <w:t>rugsėjo</w:t>
      </w:r>
      <w:bookmarkStart w:id="2" w:name="_GoBack"/>
      <w:bookmarkEnd w:id="2"/>
      <w:r w:rsidR="00A0633D">
        <w:rPr>
          <w:caps w:val="0"/>
        </w:rPr>
        <w:t xml:space="preserve"> 28</w:t>
      </w:r>
      <w:r w:rsidR="00FD386B">
        <w:rPr>
          <w:caps w:val="0"/>
        </w:rPr>
        <w:t xml:space="preserve"> </w:t>
      </w:r>
      <w:r>
        <w:rPr>
          <w:caps w:val="0"/>
        </w:rPr>
        <w:t>d</w:t>
      </w:r>
      <w:r>
        <w:rPr>
          <w:rFonts w:ascii="Times New Roman" w:hAnsi="Times New Roman"/>
          <w:caps w:val="0"/>
        </w:rPr>
        <w:t xml:space="preserve">. </w:t>
      </w:r>
      <w:r>
        <w:rPr>
          <w:caps w:val="0"/>
        </w:rPr>
        <w:t>Nr</w:t>
      </w:r>
      <w:r w:rsidR="00214028">
        <w:t>. T11-313</w:t>
      </w:r>
      <w:r>
        <w:t xml:space="preserve">  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214028" w:rsidRPr="00214028" w:rsidRDefault="00214028" w:rsidP="00214028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:rsidR="00FD386B" w:rsidRPr="00B10AAD" w:rsidRDefault="00FD386B" w:rsidP="00214028">
      <w:pPr>
        <w:ind w:firstLine="720"/>
        <w:jc w:val="both"/>
      </w:pPr>
      <w:r>
        <w:t>Klaipėdos rajono savivaldybės taryba, v</w:t>
      </w:r>
      <w:r w:rsidRPr="00B10AAD">
        <w:t>adovaudamasi Lietuvos Respublikos vietos savivaldos įstatymo</w:t>
      </w:r>
      <w:r w:rsidR="00301C14">
        <w:t xml:space="preserve"> </w:t>
      </w:r>
      <w:r w:rsidR="00185F28">
        <w:t>18 straipsnio 1 dalimi</w:t>
      </w:r>
      <w:r w:rsidR="00644244">
        <w:t xml:space="preserve">, </w:t>
      </w:r>
      <w:r w:rsidRPr="00B10AAD">
        <w:rPr>
          <w:spacing w:val="40"/>
        </w:rPr>
        <w:t>nusprendžia</w:t>
      </w:r>
      <w:r w:rsidRPr="00B10AAD">
        <w:t>:</w:t>
      </w:r>
    </w:p>
    <w:p w:rsidR="00185F28" w:rsidRDefault="000A6C50" w:rsidP="00214028">
      <w:pPr>
        <w:ind w:firstLine="780"/>
        <w:jc w:val="both"/>
      </w:pPr>
      <w:r>
        <w:t xml:space="preserve">1. </w:t>
      </w:r>
      <w:r w:rsidR="00D32004">
        <w:t>P</w:t>
      </w:r>
      <w:r w:rsidR="00286C34">
        <w:t>akeisti Klaipė</w:t>
      </w:r>
      <w:r w:rsidR="00185F28">
        <w:t>dos rajono savivaldybės tarybos 2013</w:t>
      </w:r>
      <w:r w:rsidR="00C355EE">
        <w:t xml:space="preserve"> m. lapkričio 28 d. </w:t>
      </w:r>
      <w:r w:rsidR="00185F28">
        <w:t>sprendimo Nr. T11-640 „Dėl socialinių paslaugų įstaigų darbuotojų pareigybių sąrašo patvirtinimo“ 3 pr</w:t>
      </w:r>
      <w:r w:rsidR="00286C34">
        <w:t>i</w:t>
      </w:r>
      <w:r w:rsidR="005E5382">
        <w:t>edo lentelės 5</w:t>
      </w:r>
      <w:r w:rsidR="00185F28">
        <w:t xml:space="preserve"> eilut</w:t>
      </w:r>
      <w:r w:rsidR="005E5382">
        <w:t>ėje „Socialinis darbuotojas“ vietoje „1“ įrašant „18“, o eilutėje „Iš viso“ vietoje „51“ įrašant „68“.</w:t>
      </w:r>
    </w:p>
    <w:p w:rsidR="00D32004" w:rsidRPr="00B10AAD" w:rsidRDefault="00D32004" w:rsidP="000A6C50">
      <w:pPr>
        <w:numPr>
          <w:ilvl w:val="0"/>
          <w:numId w:val="6"/>
        </w:numPr>
        <w:jc w:val="both"/>
      </w:pPr>
      <w:r>
        <w:t xml:space="preserve">Nustatyti, kad šis sprendimas įsigalioja nuo 2018 m. sausio 1 d. </w:t>
      </w:r>
    </w:p>
    <w:p w:rsidR="00286C34" w:rsidRDefault="004B0716" w:rsidP="00D5270C">
      <w:pPr>
        <w:tabs>
          <w:tab w:val="left" w:pos="240"/>
        </w:tabs>
        <w:jc w:val="both"/>
        <w:rPr>
          <w:rStyle w:val="Pareigos"/>
          <w:rFonts w:ascii="Times New Roman" w:hAnsi="Times New Roman"/>
          <w:caps w:val="0"/>
        </w:rPr>
      </w:pPr>
      <w:r>
        <w:tab/>
      </w:r>
      <w:r>
        <w:tab/>
      </w:r>
      <w:r w:rsidR="00D5270C">
        <w:t xml:space="preserve"> </w:t>
      </w:r>
      <w:r w:rsidR="00D5270C" w:rsidRPr="00A76CE4">
        <w:rPr>
          <w:color w:val="000000"/>
          <w:shd w:val="clear" w:color="auto" w:fill="FFFFFF"/>
        </w:rPr>
        <w:t>Skelbti šį sprendimą Teisės aktų registre ir Klaipėdos rajono savivaldybės interneto svetainėje</w:t>
      </w:r>
      <w:r w:rsidR="00D5270C" w:rsidRPr="00A76CE4">
        <w:t xml:space="preserve">.  </w:t>
      </w:r>
      <w:r w:rsidR="00D5270C" w:rsidRPr="00A76CE4">
        <w:tab/>
      </w:r>
    </w:p>
    <w:p w:rsidR="00286C34" w:rsidRDefault="00286C34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214028" w:rsidRDefault="00214028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214028" w:rsidRDefault="00214028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050666" w:rsidRDefault="00050666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323049" w:rsidRDefault="00AE4A81" w:rsidP="00AE4A81">
      <w:pPr>
        <w:tabs>
          <w:tab w:val="left" w:pos="240"/>
        </w:tabs>
        <w:ind w:right="279"/>
        <w:jc w:val="both"/>
      </w:pPr>
      <w:r>
        <w:rPr>
          <w:rStyle w:val="Pareigos"/>
          <w:rFonts w:ascii="Times New Roman" w:hAnsi="Times New Roman"/>
          <w:caps w:val="0"/>
        </w:rPr>
        <w:t>Savivaldybės m</w:t>
      </w:r>
      <w:r w:rsidRPr="000E157E">
        <w:rPr>
          <w:rStyle w:val="Pareigos"/>
          <w:rFonts w:ascii="Times New Roman" w:hAnsi="Times New Roman"/>
          <w:caps w:val="0"/>
        </w:rPr>
        <w:t xml:space="preserve">eras </w:t>
      </w:r>
      <w:r>
        <w:rPr>
          <w:rStyle w:val="Pareigos"/>
          <w:rFonts w:ascii="Times New Roman" w:hAnsi="Times New Roman"/>
          <w:caps w:val="0"/>
        </w:rPr>
        <w:t xml:space="preserve"> </w:t>
      </w:r>
      <w:r>
        <w:rPr>
          <w:rStyle w:val="Pareigos"/>
          <w:rFonts w:ascii="Times New Roman" w:hAnsi="Times New Roman"/>
          <w:caps w:val="0"/>
        </w:rPr>
        <w:tab/>
      </w:r>
      <w:r>
        <w:rPr>
          <w:rStyle w:val="Pareigos"/>
          <w:rFonts w:ascii="Times New Roman" w:hAnsi="Times New Roman"/>
          <w:caps w:val="0"/>
        </w:rPr>
        <w:tab/>
      </w:r>
      <w:r>
        <w:rPr>
          <w:rStyle w:val="Pareigos"/>
          <w:rFonts w:ascii="Times New Roman" w:hAnsi="Times New Roman"/>
          <w:caps w:val="0"/>
        </w:rPr>
        <w:tab/>
      </w:r>
      <w:r>
        <w:rPr>
          <w:rStyle w:val="Pareigos"/>
          <w:rFonts w:ascii="Times New Roman" w:hAnsi="Times New Roman"/>
          <w:caps w:val="0"/>
        </w:rPr>
        <w:tab/>
        <w:t xml:space="preserve">       </w:t>
      </w:r>
      <w:r w:rsidR="00650BD3">
        <w:rPr>
          <w:rStyle w:val="Pareigos"/>
          <w:rFonts w:ascii="Times New Roman" w:hAnsi="Times New Roman"/>
          <w:caps w:val="0"/>
        </w:rPr>
        <w:t xml:space="preserve">                          </w:t>
      </w:r>
      <w:r>
        <w:rPr>
          <w:rStyle w:val="Pareigos"/>
          <w:rFonts w:ascii="Times New Roman" w:hAnsi="Times New Roman"/>
          <w:caps w:val="0"/>
        </w:rPr>
        <w:t xml:space="preserve">     </w:t>
      </w:r>
      <w:r w:rsidR="00214028">
        <w:t>Vaclovas Dačkauskas</w:t>
      </w:r>
    </w:p>
    <w:p w:rsidR="001C7A04" w:rsidRDefault="001C7A04" w:rsidP="00AE4A81">
      <w:pPr>
        <w:tabs>
          <w:tab w:val="left" w:pos="240"/>
        </w:tabs>
        <w:ind w:right="279"/>
        <w:jc w:val="both"/>
      </w:pPr>
    </w:p>
    <w:p w:rsidR="000A6C50" w:rsidRDefault="000A6C50" w:rsidP="00BF1481">
      <w:pPr>
        <w:tabs>
          <w:tab w:val="left" w:pos="240"/>
        </w:tabs>
        <w:ind w:right="279"/>
        <w:jc w:val="both"/>
      </w:pPr>
    </w:p>
    <w:p w:rsidR="00116622" w:rsidRDefault="00116622" w:rsidP="00BC44EE">
      <w:pPr>
        <w:tabs>
          <w:tab w:val="left" w:pos="240"/>
        </w:tabs>
        <w:jc w:val="both"/>
      </w:pPr>
    </w:p>
    <w:p w:rsidR="00116622" w:rsidRDefault="00116622" w:rsidP="00BC44EE">
      <w:pPr>
        <w:tabs>
          <w:tab w:val="left" w:pos="240"/>
        </w:tabs>
        <w:jc w:val="both"/>
      </w:pPr>
    </w:p>
    <w:p w:rsidR="00301C14" w:rsidRDefault="00301C14" w:rsidP="00BC44EE">
      <w:pPr>
        <w:ind w:left="5760"/>
      </w:pPr>
    </w:p>
    <w:p w:rsidR="001C1614" w:rsidRPr="00535F8B" w:rsidRDefault="001C1614" w:rsidP="00AD2CD3">
      <w:pPr>
        <w:tabs>
          <w:tab w:val="left" w:pos="240"/>
        </w:tabs>
        <w:jc w:val="both"/>
      </w:pPr>
    </w:p>
    <w:sectPr w:rsidR="001C1614" w:rsidRPr="00535F8B" w:rsidSect="0099416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17E" w:rsidRDefault="00F2417E">
      <w:r>
        <w:separator/>
      </w:r>
    </w:p>
  </w:endnote>
  <w:endnote w:type="continuationSeparator" w:id="0">
    <w:p w:rsidR="00F2417E" w:rsidRDefault="00F2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17E" w:rsidRDefault="00F2417E">
      <w:r>
        <w:separator/>
      </w:r>
    </w:p>
  </w:footnote>
  <w:footnote w:type="continuationSeparator" w:id="0">
    <w:p w:rsidR="00F2417E" w:rsidRDefault="00F2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575C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B2B1356"/>
    <w:multiLevelType w:val="hybridMultilevel"/>
    <w:tmpl w:val="B674110A"/>
    <w:lvl w:ilvl="0" w:tplc="BC20B5F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3C655F6"/>
    <w:multiLevelType w:val="hybridMultilevel"/>
    <w:tmpl w:val="CA92EE6A"/>
    <w:lvl w:ilvl="0" w:tplc="E944743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643169DF"/>
    <w:multiLevelType w:val="hybridMultilevel"/>
    <w:tmpl w:val="57282E1E"/>
    <w:lvl w:ilvl="0" w:tplc="F2C6465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 w15:restartNumberingAfterBreak="0">
    <w:nsid w:val="741D3AB8"/>
    <w:multiLevelType w:val="hybridMultilevel"/>
    <w:tmpl w:val="CAF8085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5C"/>
    <w:rsid w:val="00020C6E"/>
    <w:rsid w:val="0002148B"/>
    <w:rsid w:val="0003487D"/>
    <w:rsid w:val="00050666"/>
    <w:rsid w:val="00064FE8"/>
    <w:rsid w:val="000812F1"/>
    <w:rsid w:val="00086A82"/>
    <w:rsid w:val="000939D5"/>
    <w:rsid w:val="000A20A0"/>
    <w:rsid w:val="000A5D8A"/>
    <w:rsid w:val="000A6C50"/>
    <w:rsid w:val="000A7D9D"/>
    <w:rsid w:val="000D1BB3"/>
    <w:rsid w:val="000D7E47"/>
    <w:rsid w:val="000E2F38"/>
    <w:rsid w:val="000E7D2F"/>
    <w:rsid w:val="000F38F7"/>
    <w:rsid w:val="000F748C"/>
    <w:rsid w:val="00101BA2"/>
    <w:rsid w:val="001144A6"/>
    <w:rsid w:val="00116622"/>
    <w:rsid w:val="00121AC6"/>
    <w:rsid w:val="00121ACB"/>
    <w:rsid w:val="0013050A"/>
    <w:rsid w:val="00132ABD"/>
    <w:rsid w:val="001337C1"/>
    <w:rsid w:val="001408CB"/>
    <w:rsid w:val="0014171E"/>
    <w:rsid w:val="001438D0"/>
    <w:rsid w:val="00155682"/>
    <w:rsid w:val="001567CB"/>
    <w:rsid w:val="0017267C"/>
    <w:rsid w:val="00184B50"/>
    <w:rsid w:val="00185F28"/>
    <w:rsid w:val="001A0BCA"/>
    <w:rsid w:val="001C1614"/>
    <w:rsid w:val="001C7A04"/>
    <w:rsid w:val="0020746A"/>
    <w:rsid w:val="00210E9D"/>
    <w:rsid w:val="0021210C"/>
    <w:rsid w:val="00214028"/>
    <w:rsid w:val="002156CC"/>
    <w:rsid w:val="00230792"/>
    <w:rsid w:val="00237067"/>
    <w:rsid w:val="002403D8"/>
    <w:rsid w:val="00242529"/>
    <w:rsid w:val="00242C5F"/>
    <w:rsid w:val="00243DEE"/>
    <w:rsid w:val="00246C37"/>
    <w:rsid w:val="00247E33"/>
    <w:rsid w:val="002723B6"/>
    <w:rsid w:val="00272A21"/>
    <w:rsid w:val="0027545A"/>
    <w:rsid w:val="00276B9C"/>
    <w:rsid w:val="00286657"/>
    <w:rsid w:val="00286C34"/>
    <w:rsid w:val="00290B9C"/>
    <w:rsid w:val="002947B2"/>
    <w:rsid w:val="00295711"/>
    <w:rsid w:val="00296E11"/>
    <w:rsid w:val="002B0948"/>
    <w:rsid w:val="002B5A6D"/>
    <w:rsid w:val="002C0283"/>
    <w:rsid w:val="002C27BD"/>
    <w:rsid w:val="002D02A2"/>
    <w:rsid w:val="002D3FB6"/>
    <w:rsid w:val="002E0463"/>
    <w:rsid w:val="002F5E26"/>
    <w:rsid w:val="002F5F21"/>
    <w:rsid w:val="00301C14"/>
    <w:rsid w:val="00323049"/>
    <w:rsid w:val="00342F53"/>
    <w:rsid w:val="003436F1"/>
    <w:rsid w:val="00347021"/>
    <w:rsid w:val="00352CB6"/>
    <w:rsid w:val="00365FD0"/>
    <w:rsid w:val="003730E4"/>
    <w:rsid w:val="00387F3C"/>
    <w:rsid w:val="003919DE"/>
    <w:rsid w:val="00392CD6"/>
    <w:rsid w:val="003A0037"/>
    <w:rsid w:val="003A2057"/>
    <w:rsid w:val="003B0414"/>
    <w:rsid w:val="003B37DD"/>
    <w:rsid w:val="003C36D9"/>
    <w:rsid w:val="003C69AE"/>
    <w:rsid w:val="003D1560"/>
    <w:rsid w:val="003E04B8"/>
    <w:rsid w:val="003E1B9C"/>
    <w:rsid w:val="003E4682"/>
    <w:rsid w:val="003F1193"/>
    <w:rsid w:val="00400B5D"/>
    <w:rsid w:val="00407F54"/>
    <w:rsid w:val="0041212D"/>
    <w:rsid w:val="00412976"/>
    <w:rsid w:val="00413B8F"/>
    <w:rsid w:val="004156A0"/>
    <w:rsid w:val="00424335"/>
    <w:rsid w:val="00430C36"/>
    <w:rsid w:val="004506C5"/>
    <w:rsid w:val="004544DB"/>
    <w:rsid w:val="004635C5"/>
    <w:rsid w:val="00463FF2"/>
    <w:rsid w:val="00467735"/>
    <w:rsid w:val="00480A4F"/>
    <w:rsid w:val="00482BD9"/>
    <w:rsid w:val="00482E5C"/>
    <w:rsid w:val="004A381A"/>
    <w:rsid w:val="004B0716"/>
    <w:rsid w:val="004B0C88"/>
    <w:rsid w:val="004B0E54"/>
    <w:rsid w:val="004B1CEB"/>
    <w:rsid w:val="004D0589"/>
    <w:rsid w:val="004E30E8"/>
    <w:rsid w:val="004E452B"/>
    <w:rsid w:val="004E5037"/>
    <w:rsid w:val="004F4A4E"/>
    <w:rsid w:val="0050326C"/>
    <w:rsid w:val="00525372"/>
    <w:rsid w:val="00527546"/>
    <w:rsid w:val="00534170"/>
    <w:rsid w:val="0054181C"/>
    <w:rsid w:val="005425DF"/>
    <w:rsid w:val="00546150"/>
    <w:rsid w:val="00546303"/>
    <w:rsid w:val="00551699"/>
    <w:rsid w:val="0056206F"/>
    <w:rsid w:val="00566F21"/>
    <w:rsid w:val="0056737D"/>
    <w:rsid w:val="0057489D"/>
    <w:rsid w:val="00575CBF"/>
    <w:rsid w:val="005860D2"/>
    <w:rsid w:val="005A557B"/>
    <w:rsid w:val="005C4D11"/>
    <w:rsid w:val="005C50B9"/>
    <w:rsid w:val="005E5382"/>
    <w:rsid w:val="005E6CAE"/>
    <w:rsid w:val="00603C3E"/>
    <w:rsid w:val="00635F9E"/>
    <w:rsid w:val="00644244"/>
    <w:rsid w:val="00650BD3"/>
    <w:rsid w:val="00651547"/>
    <w:rsid w:val="006518B3"/>
    <w:rsid w:val="00667F14"/>
    <w:rsid w:val="00674700"/>
    <w:rsid w:val="00677CA7"/>
    <w:rsid w:val="006956E8"/>
    <w:rsid w:val="006A1219"/>
    <w:rsid w:val="006A2277"/>
    <w:rsid w:val="006A2956"/>
    <w:rsid w:val="006B1983"/>
    <w:rsid w:val="006B63E7"/>
    <w:rsid w:val="006C30DF"/>
    <w:rsid w:val="006C5F00"/>
    <w:rsid w:val="006D2B01"/>
    <w:rsid w:val="006D3F12"/>
    <w:rsid w:val="006D7468"/>
    <w:rsid w:val="006E3A7A"/>
    <w:rsid w:val="006F245B"/>
    <w:rsid w:val="00713F92"/>
    <w:rsid w:val="00724CD2"/>
    <w:rsid w:val="0073152B"/>
    <w:rsid w:val="0074055C"/>
    <w:rsid w:val="007432F6"/>
    <w:rsid w:val="007570D6"/>
    <w:rsid w:val="00762071"/>
    <w:rsid w:val="007820AE"/>
    <w:rsid w:val="007839DC"/>
    <w:rsid w:val="007943E8"/>
    <w:rsid w:val="007A4EF2"/>
    <w:rsid w:val="007A5C90"/>
    <w:rsid w:val="007B1B81"/>
    <w:rsid w:val="007B5860"/>
    <w:rsid w:val="007C037B"/>
    <w:rsid w:val="007C12BD"/>
    <w:rsid w:val="007D203D"/>
    <w:rsid w:val="007F0142"/>
    <w:rsid w:val="007F5EE5"/>
    <w:rsid w:val="008024C8"/>
    <w:rsid w:val="00807AC1"/>
    <w:rsid w:val="00807D45"/>
    <w:rsid w:val="008221E3"/>
    <w:rsid w:val="00822890"/>
    <w:rsid w:val="00830021"/>
    <w:rsid w:val="00830B4E"/>
    <w:rsid w:val="0084310D"/>
    <w:rsid w:val="00861982"/>
    <w:rsid w:val="0088627B"/>
    <w:rsid w:val="008947D7"/>
    <w:rsid w:val="00894D73"/>
    <w:rsid w:val="008A4DFF"/>
    <w:rsid w:val="008A5C5D"/>
    <w:rsid w:val="008B3088"/>
    <w:rsid w:val="008B6EA9"/>
    <w:rsid w:val="008D20DA"/>
    <w:rsid w:val="008E1493"/>
    <w:rsid w:val="008F38B8"/>
    <w:rsid w:val="00901FEC"/>
    <w:rsid w:val="00913839"/>
    <w:rsid w:val="00913F3E"/>
    <w:rsid w:val="00914DFD"/>
    <w:rsid w:val="00931EE8"/>
    <w:rsid w:val="00937150"/>
    <w:rsid w:val="0094434A"/>
    <w:rsid w:val="00945353"/>
    <w:rsid w:val="009472CC"/>
    <w:rsid w:val="00950660"/>
    <w:rsid w:val="009834F2"/>
    <w:rsid w:val="0098370B"/>
    <w:rsid w:val="009911D9"/>
    <w:rsid w:val="00994168"/>
    <w:rsid w:val="00994CD9"/>
    <w:rsid w:val="009A031E"/>
    <w:rsid w:val="009A44AC"/>
    <w:rsid w:val="009B1C92"/>
    <w:rsid w:val="009B1ED2"/>
    <w:rsid w:val="009B2984"/>
    <w:rsid w:val="009D0497"/>
    <w:rsid w:val="009D7708"/>
    <w:rsid w:val="009E039D"/>
    <w:rsid w:val="009F6711"/>
    <w:rsid w:val="00A0633D"/>
    <w:rsid w:val="00A122B3"/>
    <w:rsid w:val="00A230F3"/>
    <w:rsid w:val="00A27C6B"/>
    <w:rsid w:val="00A5559E"/>
    <w:rsid w:val="00A62161"/>
    <w:rsid w:val="00A76D04"/>
    <w:rsid w:val="00A818C6"/>
    <w:rsid w:val="00A97324"/>
    <w:rsid w:val="00AB5B97"/>
    <w:rsid w:val="00AB7192"/>
    <w:rsid w:val="00AD1AD4"/>
    <w:rsid w:val="00AD2CD3"/>
    <w:rsid w:val="00AD7A8E"/>
    <w:rsid w:val="00AE0124"/>
    <w:rsid w:val="00AE357E"/>
    <w:rsid w:val="00AE3669"/>
    <w:rsid w:val="00AE4A81"/>
    <w:rsid w:val="00AF5659"/>
    <w:rsid w:val="00B0091D"/>
    <w:rsid w:val="00B11573"/>
    <w:rsid w:val="00B20BCD"/>
    <w:rsid w:val="00B21D55"/>
    <w:rsid w:val="00B263D5"/>
    <w:rsid w:val="00B35959"/>
    <w:rsid w:val="00B4265C"/>
    <w:rsid w:val="00B455D9"/>
    <w:rsid w:val="00B46804"/>
    <w:rsid w:val="00B65331"/>
    <w:rsid w:val="00B727A1"/>
    <w:rsid w:val="00B7405D"/>
    <w:rsid w:val="00B7498D"/>
    <w:rsid w:val="00B75978"/>
    <w:rsid w:val="00B912CF"/>
    <w:rsid w:val="00BA0F2D"/>
    <w:rsid w:val="00BC44EE"/>
    <w:rsid w:val="00BD56DD"/>
    <w:rsid w:val="00BE060E"/>
    <w:rsid w:val="00BF1481"/>
    <w:rsid w:val="00BF3CFC"/>
    <w:rsid w:val="00C04AE0"/>
    <w:rsid w:val="00C07B43"/>
    <w:rsid w:val="00C25E3E"/>
    <w:rsid w:val="00C30A54"/>
    <w:rsid w:val="00C355EE"/>
    <w:rsid w:val="00C368CE"/>
    <w:rsid w:val="00C577ED"/>
    <w:rsid w:val="00C65203"/>
    <w:rsid w:val="00C8456B"/>
    <w:rsid w:val="00C87F91"/>
    <w:rsid w:val="00C91710"/>
    <w:rsid w:val="00CA1CA8"/>
    <w:rsid w:val="00CB089B"/>
    <w:rsid w:val="00CC4082"/>
    <w:rsid w:val="00CD2E00"/>
    <w:rsid w:val="00CD4E23"/>
    <w:rsid w:val="00CD54B0"/>
    <w:rsid w:val="00CD6C64"/>
    <w:rsid w:val="00CF1059"/>
    <w:rsid w:val="00D004A7"/>
    <w:rsid w:val="00D32004"/>
    <w:rsid w:val="00D32B5B"/>
    <w:rsid w:val="00D402D9"/>
    <w:rsid w:val="00D5270C"/>
    <w:rsid w:val="00D5656E"/>
    <w:rsid w:val="00D64673"/>
    <w:rsid w:val="00D71882"/>
    <w:rsid w:val="00D86F52"/>
    <w:rsid w:val="00DA3F18"/>
    <w:rsid w:val="00DB2AA9"/>
    <w:rsid w:val="00DC585F"/>
    <w:rsid w:val="00DD04B8"/>
    <w:rsid w:val="00DE772D"/>
    <w:rsid w:val="00DF3B8B"/>
    <w:rsid w:val="00E008EF"/>
    <w:rsid w:val="00E009D0"/>
    <w:rsid w:val="00E00F86"/>
    <w:rsid w:val="00E03793"/>
    <w:rsid w:val="00E24DA0"/>
    <w:rsid w:val="00E4563F"/>
    <w:rsid w:val="00E46F2F"/>
    <w:rsid w:val="00E7340C"/>
    <w:rsid w:val="00E73DD2"/>
    <w:rsid w:val="00E979E4"/>
    <w:rsid w:val="00EA357A"/>
    <w:rsid w:val="00EB75B3"/>
    <w:rsid w:val="00EC33FE"/>
    <w:rsid w:val="00EC4F90"/>
    <w:rsid w:val="00F05CC4"/>
    <w:rsid w:val="00F07451"/>
    <w:rsid w:val="00F16577"/>
    <w:rsid w:val="00F17A11"/>
    <w:rsid w:val="00F205B6"/>
    <w:rsid w:val="00F2417E"/>
    <w:rsid w:val="00F47058"/>
    <w:rsid w:val="00F561D7"/>
    <w:rsid w:val="00F728BE"/>
    <w:rsid w:val="00F77BDB"/>
    <w:rsid w:val="00F8305B"/>
    <w:rsid w:val="00FB2192"/>
    <w:rsid w:val="00FB2BAF"/>
    <w:rsid w:val="00FC2897"/>
    <w:rsid w:val="00FC3B76"/>
    <w:rsid w:val="00FD386B"/>
    <w:rsid w:val="00FE6758"/>
    <w:rsid w:val="00FF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CBC2F1"/>
  <w15:chartTrackingRefBased/>
  <w15:docId w15:val="{50C502AF-183E-4C70-BE20-409AA92B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C1614"/>
    <w:pPr>
      <w:ind w:left="720"/>
    </w:pPr>
  </w:style>
  <w:style w:type="character" w:customStyle="1" w:styleId="FontStyle150">
    <w:name w:val="Font Style150"/>
    <w:rsid w:val="001C1614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FD3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5</TotalTime>
  <Pages>1</Pages>
  <Words>636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Silvija Paulienė</cp:lastModifiedBy>
  <cp:revision>6</cp:revision>
  <cp:lastPrinted>2017-09-18T10:25:00Z</cp:lastPrinted>
  <dcterms:created xsi:type="dcterms:W3CDTF">2017-09-20T11:31:00Z</dcterms:created>
  <dcterms:modified xsi:type="dcterms:W3CDTF">2017-10-02T05:40:00Z</dcterms:modified>
</cp:coreProperties>
</file>